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A313184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427BE8">
        <w:rPr>
          <w:b/>
          <w:color w:val="FF5200" w:themeColor="accent2"/>
          <w:sz w:val="36"/>
          <w:szCs w:val="36"/>
        </w:rPr>
        <w:t>„</w:t>
      </w:r>
      <w:r w:rsidR="00427BE8" w:rsidRPr="00427BE8">
        <w:rPr>
          <w:b/>
          <w:color w:val="FF5200" w:themeColor="accent2"/>
          <w:sz w:val="36"/>
          <w:szCs w:val="36"/>
        </w:rPr>
        <w:t>Přechodnost vozidel na železničních tratích SŽ – Diagnostika a přepočty mostů v obvodu OŘ PHA</w:t>
      </w:r>
      <w:r w:rsidRPr="00427BE8">
        <w:rPr>
          <w:b/>
          <w:color w:val="FF5200" w:themeColor="accent2"/>
          <w:sz w:val="36"/>
          <w:szCs w:val="36"/>
        </w:rPr>
        <w:t xml:space="preserve">“ vedené pod </w:t>
      </w:r>
      <w:r w:rsidRPr="00427BE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427BE8" w:rsidRPr="00427BE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122156/2026-SŽ-GŘ-O15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CFA2168" w14:textId="45FCBC20" w:rsidR="000229F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5515026" w:history="1">
            <w:r w:rsidR="000229F0" w:rsidRPr="002124CB">
              <w:rPr>
                <w:rStyle w:val="Hypertextovodkaz"/>
              </w:rPr>
              <w:t>Kapitola č. 1 Všeobecné informace o dodavateli</w:t>
            </w:r>
            <w:r w:rsidR="000229F0">
              <w:rPr>
                <w:noProof/>
                <w:webHidden/>
              </w:rPr>
              <w:tab/>
            </w:r>
            <w:r w:rsidR="000229F0">
              <w:rPr>
                <w:noProof/>
                <w:webHidden/>
              </w:rPr>
              <w:fldChar w:fldCharType="begin"/>
            </w:r>
            <w:r w:rsidR="000229F0">
              <w:rPr>
                <w:noProof/>
                <w:webHidden/>
              </w:rPr>
              <w:instrText xml:space="preserve"> PAGEREF _Toc235515026 \h </w:instrText>
            </w:r>
            <w:r w:rsidR="000229F0">
              <w:rPr>
                <w:noProof/>
                <w:webHidden/>
              </w:rPr>
            </w:r>
            <w:r w:rsidR="000229F0">
              <w:rPr>
                <w:noProof/>
                <w:webHidden/>
              </w:rPr>
              <w:fldChar w:fldCharType="separate"/>
            </w:r>
            <w:r w:rsidR="000229F0">
              <w:rPr>
                <w:noProof/>
                <w:webHidden/>
              </w:rPr>
              <w:t>2</w:t>
            </w:r>
            <w:r w:rsidR="000229F0">
              <w:rPr>
                <w:noProof/>
                <w:webHidden/>
              </w:rPr>
              <w:fldChar w:fldCharType="end"/>
            </w:r>
          </w:hyperlink>
        </w:p>
        <w:p w14:paraId="22E07E3B" w14:textId="5C7DBCB2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27" w:history="1">
            <w:r w:rsidRPr="002124CB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76332" w14:textId="0E939D24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28" w:history="1">
            <w:r w:rsidRPr="002124CB">
              <w:rPr>
                <w:rStyle w:val="Hypertextovodkaz"/>
              </w:rPr>
              <w:t>Kapitola č. 3 Čestné prohlášení o splnění podmínek 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52CC3" w14:textId="2F5C1E89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29" w:history="1">
            <w:r w:rsidRPr="002124CB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30623" w14:textId="7D5AC665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0" w:history="1">
            <w:r w:rsidRPr="002124CB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F49A0" w14:textId="49129387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1" w:history="1">
            <w:r w:rsidRPr="002124CB">
              <w:rPr>
                <w:rStyle w:val="Hypertextovodkaz"/>
              </w:rPr>
              <w:t>Kapitola č. 6 Seznam významných služeb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861F5" w14:textId="23A8EEDE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2" w:history="1">
            <w:r w:rsidRPr="002124CB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BDE3" w14:textId="1B62BFF5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3" w:history="1">
            <w:r w:rsidRPr="002124CB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B64B1" w14:textId="3C50C2B9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4" w:history="1">
            <w:r w:rsidRPr="002124CB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288C2" w14:textId="38572A7D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5" w:history="1">
            <w:r w:rsidRPr="002124CB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545A2" w14:textId="0FA44BF8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6" w:history="1">
            <w:r w:rsidRPr="002124CB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D1273" w14:textId="6E689350" w:rsidR="000229F0" w:rsidRDefault="000229F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5037" w:history="1">
            <w:r w:rsidRPr="002124CB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_Toc235515037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19897AE7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551502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551502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03010264" w:rsidR="00066766" w:rsidRDefault="00066766" w:rsidP="00EF4E96">
      <w:pPr>
        <w:pStyle w:val="Nadpisbezsl1-1"/>
        <w:jc w:val="both"/>
      </w:pPr>
      <w:bookmarkStart w:id="6" w:name="_Toc23551502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 xml:space="preserve">Čestné prohlášení o splnění podmínek </w:t>
      </w:r>
      <w:r w:rsidR="00427BE8">
        <w:br/>
      </w:r>
      <w:r w:rsidRPr="00ED1816">
        <w:t>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551502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58C56D19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36FC934E" w:rsidR="00D6532E" w:rsidRPr="006564BB" w:rsidRDefault="00D6532E" w:rsidP="00EF4E96">
      <w:pPr>
        <w:pStyle w:val="Nadpisbezsl1-1"/>
        <w:jc w:val="both"/>
      </w:pPr>
      <w:bookmarkStart w:id="8" w:name="_Toc235515030"/>
      <w:r>
        <w:lastRenderedPageBreak/>
        <w:t xml:space="preserve">kapitola č. </w:t>
      </w:r>
      <w:r w:rsidR="00D84A9C">
        <w:t xml:space="preserve">5 </w:t>
      </w:r>
      <w:r w:rsidR="00427BE8">
        <w:t>Neobsazeno</w:t>
      </w:r>
      <w:bookmarkEnd w:id="8"/>
    </w:p>
    <w:p w14:paraId="76D114A6" w14:textId="12ABFB98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20D530CB" w:rsidR="0035531B" w:rsidRDefault="00BE7668" w:rsidP="00EF4E96">
      <w:pPr>
        <w:pStyle w:val="Nadpisbezsl1-1"/>
        <w:jc w:val="both"/>
      </w:pPr>
      <w:bookmarkStart w:id="9" w:name="_Toc23551503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C96E72">
        <w:t xml:space="preserve">Seznam </w:t>
      </w:r>
      <w:r w:rsidR="001607EC">
        <w:t>v</w:t>
      </w:r>
      <w:r w:rsidR="006D420C">
        <w:t>ýznamných služeb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427BE8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4375A922" w:rsidR="00DD63D8" w:rsidRPr="00427BE8" w:rsidRDefault="00DD63D8" w:rsidP="00EF4E96">
            <w:pPr>
              <w:jc w:val="both"/>
              <w:rPr>
                <w:b/>
                <w:sz w:val="16"/>
                <w:szCs w:val="16"/>
                <w:highlight w:val="cyan"/>
              </w:rPr>
            </w:pPr>
            <w:r w:rsidRPr="009F369C">
              <w:rPr>
                <w:b/>
              </w:rPr>
              <w:t xml:space="preserve">Název zakázky/ </w:t>
            </w:r>
          </w:p>
        </w:tc>
        <w:tc>
          <w:tcPr>
            <w:tcW w:w="1559" w:type="dxa"/>
          </w:tcPr>
          <w:p w14:paraId="4E8E18C0" w14:textId="77777777" w:rsidR="00DD63D8" w:rsidRPr="00427BE8" w:rsidRDefault="00DD63D8" w:rsidP="00427BE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cyan"/>
              </w:rPr>
            </w:pPr>
            <w:r w:rsidRPr="009F369C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13E6607C" w:rsidR="00DD63D8" w:rsidRPr="00427BE8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cyan"/>
              </w:rPr>
            </w:pPr>
            <w:r w:rsidRPr="009F369C">
              <w:rPr>
                <w:b/>
              </w:rPr>
              <w:t>Předmět plnění (popis věcného rozsahu v detailu potřebném pro ověření splnění požadavků</w:t>
            </w:r>
            <w:r w:rsidR="00170521" w:rsidRPr="009F369C">
              <w:rPr>
                <w:b/>
              </w:rPr>
              <w:t>)</w:t>
            </w:r>
            <w:r w:rsidRPr="009F369C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08103471" w:rsidR="009560DD" w:rsidRPr="009F369C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F369C">
              <w:rPr>
                <w:b/>
              </w:rPr>
              <w:t>Termín plnění dle smlouvy a doba dokončení (</w:t>
            </w:r>
            <w:r w:rsidR="009560DD" w:rsidRPr="009F369C">
              <w:rPr>
                <w:b/>
              </w:rPr>
              <w:t>den/</w:t>
            </w:r>
            <w:r w:rsidRPr="009F369C">
              <w:rPr>
                <w:b/>
              </w:rPr>
              <w:t>měsíc/</w:t>
            </w:r>
          </w:p>
          <w:p w14:paraId="24198E0C" w14:textId="773B797E" w:rsidR="00DD63D8" w:rsidRPr="00427BE8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cyan"/>
              </w:rPr>
            </w:pPr>
            <w:r w:rsidRPr="009F369C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427BE8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cyan"/>
              </w:rPr>
            </w:pPr>
            <w:r w:rsidRPr="009F369C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25C33231" w:rsidR="00DD63D8" w:rsidRPr="00427BE8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cyan"/>
              </w:rPr>
            </w:pPr>
            <w:r w:rsidRPr="009F369C">
              <w:rPr>
                <w:b/>
              </w:rPr>
              <w:t>Hodnoty</w:t>
            </w:r>
            <w:r w:rsidR="00DD63D8" w:rsidRPr="009F369C">
              <w:rPr>
                <w:b/>
              </w:rPr>
              <w:t xml:space="preserve"> </w:t>
            </w:r>
            <w:r w:rsidRPr="009F369C">
              <w:rPr>
                <w:b/>
              </w:rPr>
              <w:t xml:space="preserve">požadovaných </w:t>
            </w:r>
            <w:r w:rsidR="009F369C" w:rsidRPr="009F369C">
              <w:rPr>
                <w:b/>
              </w:rPr>
              <w:t>služeb</w:t>
            </w:r>
            <w:r w:rsidR="00DD63D8" w:rsidRPr="009F369C">
              <w:rPr>
                <w:b/>
              </w:rPr>
              <w:t>, poskyt</w:t>
            </w:r>
            <w:r w:rsidR="009F369C">
              <w:rPr>
                <w:b/>
              </w:rPr>
              <w:t>nutých</w:t>
            </w:r>
            <w:r w:rsidR="003050FE">
              <w:rPr>
                <w:b/>
              </w:rPr>
              <w:t xml:space="preserve"> </w:t>
            </w:r>
            <w:r w:rsidR="00DD63D8" w:rsidRPr="009F369C">
              <w:rPr>
                <w:b/>
              </w:rPr>
              <w:t>za posledních 5</w:t>
            </w:r>
            <w:r w:rsidR="00427BE8" w:rsidRPr="009F369C">
              <w:rPr>
                <w:b/>
              </w:rPr>
              <w:t>, resp. 10</w:t>
            </w:r>
            <w:r w:rsidR="00DD63D8" w:rsidRPr="009F369C">
              <w:rPr>
                <w:b/>
              </w:rPr>
              <w:t xml:space="preserve"> let v Kč** 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240134B2" w14:textId="7C2FEB84" w:rsidR="0035531B" w:rsidRDefault="0035531B" w:rsidP="00C52A6F">
      <w:pPr>
        <w:pStyle w:val="Textbezslovn"/>
      </w:pPr>
      <w:r w:rsidRPr="37140D8B">
        <w:rPr>
          <w:b/>
          <w:bCs/>
        </w:rPr>
        <w:t>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</w:t>
      </w:r>
      <w:r w:rsidR="004849DD">
        <w:t>2</w:t>
      </w:r>
      <w:r w:rsidR="0A1339A7">
        <w:t xml:space="preserve"> Výzvy</w:t>
      </w:r>
      <w:r>
        <w:t xml:space="preserve">. </w:t>
      </w:r>
    </w:p>
    <w:p w14:paraId="5D4F4C28" w14:textId="79A6FB72" w:rsidR="0035531B" w:rsidRDefault="0035531B" w:rsidP="00C52A6F">
      <w:pPr>
        <w:pStyle w:val="Textbezslovn"/>
        <w:tabs>
          <w:tab w:val="left" w:pos="851"/>
        </w:tabs>
      </w:pP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35515032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8222" w:type="dxa"/>
        <w:tblLayout w:type="fixed"/>
        <w:tblLook w:val="04E0" w:firstRow="1" w:lastRow="1" w:firstColumn="1" w:lastColumn="0" w:noHBand="0" w:noVBand="1"/>
      </w:tblPr>
      <w:tblGrid>
        <w:gridCol w:w="2410"/>
        <w:gridCol w:w="4111"/>
        <w:gridCol w:w="1701"/>
      </w:tblGrid>
      <w:tr w:rsidR="00AF046C" w:rsidRPr="00EE3C5F" w14:paraId="3BC61869" w14:textId="6F8BFCD2" w:rsidTr="009F3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AF046C" w:rsidRDefault="00AF046C" w:rsidP="00AF046C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AF046C" w:rsidRPr="00EE3C5F" w:rsidRDefault="00AF046C" w:rsidP="00AF046C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4111" w:type="dxa"/>
          </w:tcPr>
          <w:p w14:paraId="7A4B74A0" w14:textId="49DC826B" w:rsidR="00AF046C" w:rsidRPr="00EE3C5F" w:rsidRDefault="00AF046C" w:rsidP="00E565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701" w:type="dxa"/>
          </w:tcPr>
          <w:p w14:paraId="686F00D1" w14:textId="230C838E" w:rsidR="00AF046C" w:rsidRPr="00EE3C5F" w:rsidRDefault="00970B96" w:rsidP="00AF04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Délka praxe</w:t>
            </w:r>
          </w:p>
        </w:tc>
      </w:tr>
      <w:tr w:rsidR="00AF046C" w:rsidRPr="00454716" w14:paraId="310CF253" w14:textId="43DD79E3" w:rsidTr="009F3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AF046C" w:rsidRPr="00454716" w:rsidRDefault="00AF046C" w:rsidP="00AF046C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B951329" w14:textId="7777777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299CA64" w14:textId="5E6BB62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AF046C" w:rsidRPr="00454716" w14:paraId="610851B4" w14:textId="791403FE" w:rsidTr="009F3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AF046C" w:rsidRPr="00454716" w:rsidRDefault="00AF046C" w:rsidP="00AF046C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23E69C56" w14:textId="7777777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0FEA2216" w14:textId="6537D20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AF046C" w:rsidRPr="00454716" w14:paraId="4DA52B1B" w14:textId="56F52C46" w:rsidTr="009F3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AF046C" w:rsidRPr="00454716" w:rsidRDefault="00AF046C" w:rsidP="00AF046C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63F51EA2" w14:textId="7777777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16B05CF0" w14:textId="29814AE9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AF046C" w:rsidRPr="00454716" w14:paraId="62471E60" w14:textId="10002E1C" w:rsidTr="009F3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AF046C" w:rsidRPr="00454716" w:rsidRDefault="00AF046C" w:rsidP="00AF046C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5F83E723" w14:textId="7777777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71F593A1" w14:textId="6023837E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AF046C" w:rsidRPr="00454716" w14:paraId="17735848" w14:textId="22825018" w:rsidTr="009F36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AF046C" w:rsidRPr="00454716" w:rsidRDefault="00AF046C" w:rsidP="00AF046C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373C180C" w14:textId="77777777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7C477092" w14:textId="4D78511D" w:rsidR="00AF046C" w:rsidRPr="00454716" w:rsidRDefault="00AF046C" w:rsidP="00AF04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AF046C" w:rsidRPr="00454716" w14:paraId="4BB85F06" w14:textId="59EA0F78" w:rsidTr="009F369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</w:tcPr>
          <w:p w14:paraId="3F0E866B" w14:textId="77777777" w:rsidR="00AF046C" w:rsidRPr="00454716" w:rsidRDefault="00AF046C" w:rsidP="00AF046C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E72F89C" w14:textId="77777777" w:rsidR="00AF046C" w:rsidRPr="00454716" w:rsidRDefault="00AF046C" w:rsidP="00AF046C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036059AC" w14:textId="1BCCA54C" w:rsidR="00AF046C" w:rsidRPr="00454716" w:rsidRDefault="00AF046C" w:rsidP="00AF046C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3A8EDD3E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  <w:r w:rsidR="00E51034">
        <w:t>:</w:t>
      </w:r>
      <w:r w:rsidR="004464D1">
        <w:t xml:space="preserve"> </w:t>
      </w:r>
      <w:r w:rsidR="004464D1" w:rsidRPr="00454716">
        <w:rPr>
          <w:sz w:val="16"/>
          <w:szCs w:val="16"/>
          <w:highlight w:val="yellow"/>
        </w:rPr>
        <w:t>[DOPLNÍ DODAVATEL]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4F86F0D3" w:rsidR="00684B0D" w:rsidRDefault="00BE7668" w:rsidP="00E8576A">
      <w:pPr>
        <w:pStyle w:val="Nadpisbezsl1-1"/>
        <w:jc w:val="both"/>
      </w:pPr>
      <w:bookmarkStart w:id="11" w:name="_Toc235515033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551503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3BBADA6" w:rsidR="00066766" w:rsidRDefault="00066766" w:rsidP="00E8576A">
      <w:pPr>
        <w:pStyle w:val="Nadpisbezsl1-1"/>
        <w:jc w:val="both"/>
      </w:pPr>
      <w:bookmarkStart w:id="13" w:name="_Toc235515035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0D719B24" w:rsidR="00066766" w:rsidRDefault="00EB5220" w:rsidP="00EB5220">
      <w:pPr>
        <w:pStyle w:val="Nadpisbezsl1-1"/>
      </w:pPr>
      <w:bookmarkStart w:id="14" w:name="_Toc235515036"/>
      <w:r>
        <w:lastRenderedPageBreak/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5" w:name="_Toc23551503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206A46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206A46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87A42" w14:textId="77777777" w:rsidR="00206A46" w:rsidRDefault="00206A46" w:rsidP="00962258">
      <w:pPr>
        <w:spacing w:after="0" w:line="240" w:lineRule="auto"/>
      </w:pPr>
      <w:r>
        <w:separator/>
      </w:r>
    </w:p>
  </w:endnote>
  <w:endnote w:type="continuationSeparator" w:id="0">
    <w:p w14:paraId="30BEE558" w14:textId="77777777" w:rsidR="00206A46" w:rsidRDefault="00206A4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1FDAB" w14:textId="77777777" w:rsidR="00206A46" w:rsidRDefault="00206A46" w:rsidP="00962258">
      <w:pPr>
        <w:spacing w:after="0" w:line="240" w:lineRule="auto"/>
      </w:pPr>
      <w:r>
        <w:separator/>
      </w:r>
    </w:p>
  </w:footnote>
  <w:footnote w:type="continuationSeparator" w:id="0">
    <w:p w14:paraId="0B173342" w14:textId="77777777" w:rsidR="00206A46" w:rsidRDefault="00206A46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29F0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6A46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50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27BE8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2767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4E9E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125D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0F1F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0992"/>
    <w:rsid w:val="009F2042"/>
    <w:rsid w:val="009F2770"/>
    <w:rsid w:val="009F309B"/>
    <w:rsid w:val="009F369C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00EF3"/>
    <w:rsid w:val="00581789"/>
    <w:rsid w:val="00592296"/>
    <w:rsid w:val="00627672"/>
    <w:rsid w:val="006B7641"/>
    <w:rsid w:val="006C6A0E"/>
    <w:rsid w:val="006D10DE"/>
    <w:rsid w:val="00746B38"/>
    <w:rsid w:val="00794E9E"/>
    <w:rsid w:val="007C641A"/>
    <w:rsid w:val="007D470A"/>
    <w:rsid w:val="008211BB"/>
    <w:rsid w:val="008B1257"/>
    <w:rsid w:val="00925D65"/>
    <w:rsid w:val="009F0992"/>
    <w:rsid w:val="00A170EF"/>
    <w:rsid w:val="00AC4100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11</TotalTime>
  <Pages>14</Pages>
  <Words>2454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Schmittová Pavlína</cp:lastModifiedBy>
  <cp:revision>104</cp:revision>
  <cp:lastPrinted>2019-03-07T14:42:00Z</cp:lastPrinted>
  <dcterms:created xsi:type="dcterms:W3CDTF">2025-08-26T09:04:00Z</dcterms:created>
  <dcterms:modified xsi:type="dcterms:W3CDTF">2026-07-21T06:30:00Z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